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CC829E" w14:textId="1CEEE606" w:rsidR="00A74B22" w:rsidRPr="00300F1C" w:rsidRDefault="00A74B22" w:rsidP="00A74B22">
      <w:pPr>
        <w:widowControl/>
        <w:spacing w:before="100" w:after="100"/>
        <w:ind w:right="33"/>
        <w:jc w:val="center"/>
        <w:outlineLvl w:val="2"/>
        <w:rPr>
          <w:rFonts w:eastAsia="新細明體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Concurso Público n.º </w:t>
      </w:r>
      <w:r w:rsidR="00B24362">
        <w:rPr>
          <w:b/>
          <w:bCs/>
          <w:kern w:val="0"/>
          <w:sz w:val="28"/>
          <w:szCs w:val="28"/>
          <w:lang w:val="pt-PT"/>
        </w:rPr>
        <w:t>2/P/2020</w:t>
      </w:r>
    </w:p>
    <w:p w14:paraId="25BBB5DA" w14:textId="5C046C5D" w:rsidR="00A74B22" w:rsidRPr="00300F1C" w:rsidRDefault="00A74B22" w:rsidP="00A74B22">
      <w:pPr>
        <w:widowControl/>
        <w:spacing w:before="100" w:after="100"/>
        <w:ind w:right="33"/>
        <w:jc w:val="center"/>
        <w:outlineLvl w:val="2"/>
        <w:rPr>
          <w:rFonts w:eastAsiaTheme="minorEastAsia"/>
          <w:b/>
          <w:bCs/>
          <w:kern w:val="0"/>
          <w:sz w:val="28"/>
          <w:szCs w:val="28"/>
          <w:lang w:val="pt-PT" w:eastAsia="zh-TW"/>
        </w:rPr>
      </w:pPr>
      <w:r w:rsidRPr="00300F1C">
        <w:rPr>
          <w:b/>
          <w:bCs/>
          <w:kern w:val="0"/>
          <w:sz w:val="28"/>
          <w:szCs w:val="28"/>
          <w:lang w:val="pt-PT"/>
        </w:rPr>
        <w:t xml:space="preserve">para a </w:t>
      </w:r>
      <w:r w:rsidRPr="00300F1C">
        <w:rPr>
          <w:rFonts w:eastAsiaTheme="minorEastAsia"/>
          <w:b/>
          <w:bCs/>
          <w:kern w:val="0"/>
          <w:sz w:val="28"/>
          <w:szCs w:val="28"/>
          <w:lang w:val="pt-PT" w:eastAsia="zh-TW"/>
        </w:rPr>
        <w:t>p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restação de </w:t>
      </w:r>
      <w:r w:rsidR="00F708F9">
        <w:rPr>
          <w:b/>
          <w:bCs/>
          <w:kern w:val="0"/>
          <w:sz w:val="28"/>
          <w:szCs w:val="28"/>
          <w:lang w:val="pt-PT"/>
        </w:rPr>
        <w:t>serviços de segurança</w:t>
      </w:r>
      <w:r w:rsidRPr="00300F1C">
        <w:rPr>
          <w:b/>
          <w:bCs/>
          <w:kern w:val="0"/>
          <w:sz w:val="28"/>
          <w:szCs w:val="28"/>
          <w:lang w:val="pt-PT"/>
        </w:rPr>
        <w:t xml:space="preserve"> </w:t>
      </w:r>
    </w:p>
    <w:p w14:paraId="2D3C267E" w14:textId="77777777" w:rsidR="00A74B22" w:rsidRPr="00A34B0D" w:rsidRDefault="00A74B22" w:rsidP="00A74B22">
      <w:pPr>
        <w:widowControl/>
        <w:spacing w:before="100" w:after="100"/>
        <w:ind w:right="33"/>
        <w:outlineLvl w:val="2"/>
        <w:rPr>
          <w:b/>
          <w:bCs/>
          <w:kern w:val="0"/>
          <w:sz w:val="28"/>
          <w:szCs w:val="28"/>
          <w:lang w:val="pt-PT"/>
        </w:rPr>
      </w:pPr>
      <w:r w:rsidRPr="00300F1C">
        <w:rPr>
          <w:b/>
          <w:bCs/>
          <w:kern w:val="0"/>
          <w:sz w:val="28"/>
          <w:szCs w:val="28"/>
          <w:lang w:val="pt-PT"/>
        </w:rPr>
        <w:t>ao Instituto de Formação Tur</w:t>
      </w:r>
      <w:r w:rsidRPr="00A34B0D">
        <w:rPr>
          <w:b/>
          <w:bCs/>
          <w:kern w:val="0"/>
          <w:sz w:val="28"/>
          <w:szCs w:val="28"/>
          <w:lang w:val="pt-PT"/>
        </w:rPr>
        <w:t>ística</w:t>
      </w:r>
      <w:r w:rsidRPr="00A34B0D">
        <w:rPr>
          <w:b/>
          <w:sz w:val="28"/>
          <w:szCs w:val="28"/>
          <w:lang w:val="pt-PT"/>
        </w:rPr>
        <w:t xml:space="preserve"> de Macau </w:t>
      </w:r>
      <w:r w:rsidRPr="00A34B0D">
        <w:rPr>
          <w:b/>
          <w:bCs/>
          <w:kern w:val="0"/>
          <w:sz w:val="28"/>
          <w:szCs w:val="28"/>
          <w:lang w:val="pt-PT"/>
        </w:rPr>
        <w:t>durante os anos de 2021 e 2022</w:t>
      </w:r>
    </w:p>
    <w:p w14:paraId="71500809" w14:textId="779D6F62" w:rsidR="007D20D6" w:rsidRPr="00A34B0D" w:rsidRDefault="00A74B22" w:rsidP="00A74B2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  <w:r w:rsidRPr="00A34B0D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                      </w:t>
      </w:r>
      <w:r w:rsidRPr="00A34B0D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7378AFC0" w14:textId="77777777" w:rsidR="00B97AC2" w:rsidRPr="00611816" w:rsidRDefault="00B97AC2" w:rsidP="00611816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r w:rsidRPr="00611816">
        <w:rPr>
          <w:bCs/>
          <w:sz w:val="30"/>
          <w:szCs w:val="30"/>
          <w:u w:val="single"/>
          <w:lang w:val="pt-PT"/>
        </w:rPr>
        <w:t>Anexo IV</w:t>
      </w:r>
    </w:p>
    <w:p w14:paraId="77FB40D3" w14:textId="77777777" w:rsidR="00B97AC2" w:rsidRPr="00C775B4" w:rsidRDefault="00B97AC2" w:rsidP="00097E59">
      <w:pPr>
        <w:pStyle w:val="Web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7CF2C407" w14:textId="77777777" w:rsidR="00B97AC2" w:rsidRPr="00C775B4" w:rsidRDefault="00B97AC2" w:rsidP="00B97AC2">
      <w:pPr>
        <w:pStyle w:val="Web"/>
        <w:spacing w:before="100" w:after="100"/>
        <w:ind w:left="450" w:right="33"/>
        <w:rPr>
          <w:lang w:val="pt-PT"/>
        </w:rPr>
      </w:pPr>
    </w:p>
    <w:p w14:paraId="46873FB8" w14:textId="25B163C2" w:rsidR="00CB2E75" w:rsidRPr="00CB2E75" w:rsidRDefault="00B97AC2" w:rsidP="00CB2E75">
      <w:pPr>
        <w:pStyle w:val="Web"/>
        <w:tabs>
          <w:tab w:val="left" w:pos="828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(1)_____________________, estado civil (2) _____________, residente em (3)_____________, portador de documento de Identificação, emitido em _____ de ______ de _____ , com o número (4)__________ ),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de, pelo _____________, a seu favor por ______________, de nacionalidade _________, natural de _____________, residente em 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 , concorrente ao Concurso Público Nº </w:t>
      </w:r>
      <w:r w:rsidR="00B24362">
        <w:rPr>
          <w:sz w:val="24"/>
          <w:szCs w:val="24"/>
          <w:lang w:val="pt-PT"/>
        </w:rPr>
        <w:t>2/P/2020</w:t>
      </w:r>
      <w:r w:rsidRPr="00C775B4">
        <w:rPr>
          <w:sz w:val="24"/>
          <w:szCs w:val="24"/>
          <w:lang w:val="pt-PT"/>
        </w:rPr>
        <w:t xml:space="preserve">- Prestação de </w:t>
      </w:r>
      <w:r w:rsidR="00F708F9">
        <w:rPr>
          <w:sz w:val="24"/>
          <w:szCs w:val="24"/>
          <w:lang w:val="pt-PT"/>
        </w:rPr>
        <w:t>serviços de segurança</w:t>
      </w:r>
      <w:r w:rsidRPr="00C775B4">
        <w:rPr>
          <w:sz w:val="24"/>
          <w:szCs w:val="24"/>
          <w:lang w:val="pt-PT"/>
        </w:rPr>
        <w:t xml:space="preserve">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 xml:space="preserve">, declara, para o efeito, que a firma __________________, </w:t>
      </w:r>
      <w:r w:rsidR="00CB2E75" w:rsidRPr="00CB2E75">
        <w:rPr>
          <w:sz w:val="24"/>
          <w:szCs w:val="24"/>
          <w:lang w:val="pt-PT"/>
        </w:rPr>
        <w:t>caso lhe venha a ser adjudicada a prestação de serviços, e prometo integrar na equipa dedicada à prestação de serviços ______ trabalhadores dotados de capacidade bilíngue (cantonese</w:t>
      </w:r>
      <w:r w:rsidR="00CB2E75">
        <w:rPr>
          <w:rFonts w:asciiTheme="minorEastAsia" w:eastAsiaTheme="minorEastAsia" w:hAnsiTheme="minorEastAsia" w:hint="eastAsia"/>
          <w:sz w:val="24"/>
          <w:szCs w:val="24"/>
          <w:lang w:val="pt-PT" w:eastAsia="zh-TW"/>
        </w:rPr>
        <w:t>/</w:t>
      </w:r>
      <w:r w:rsidR="00CB2E75">
        <w:rPr>
          <w:rFonts w:eastAsiaTheme="minorEastAsia" w:hint="eastAsia"/>
          <w:sz w:val="24"/>
          <w:szCs w:val="24"/>
          <w:lang w:val="pt-PT" w:eastAsia="zh-TW"/>
        </w:rPr>
        <w:t>ma</w:t>
      </w:r>
      <w:r w:rsidR="00CB2E75">
        <w:rPr>
          <w:rFonts w:eastAsiaTheme="minorEastAsia"/>
          <w:sz w:val="24"/>
          <w:szCs w:val="24"/>
          <w:lang w:val="pt-PT" w:eastAsia="zh-TW"/>
        </w:rPr>
        <w:t>ndarim</w:t>
      </w:r>
      <w:r w:rsidR="00CB2E75" w:rsidRPr="00CB2E75">
        <w:rPr>
          <w:sz w:val="24"/>
          <w:szCs w:val="24"/>
          <w:lang w:val="pt-PT"/>
        </w:rPr>
        <w:t xml:space="preserve"> e inglês).</w:t>
      </w:r>
    </w:p>
    <w:p w14:paraId="14FD00EA" w14:textId="3433E93B" w:rsidR="00B97AC2" w:rsidRPr="00CB2E75" w:rsidRDefault="00B97AC2" w:rsidP="00CB2E75">
      <w:pPr>
        <w:pStyle w:val="Web"/>
        <w:tabs>
          <w:tab w:val="left" w:pos="8280"/>
        </w:tabs>
        <w:ind w:right="33"/>
        <w:jc w:val="both"/>
        <w:rPr>
          <w:sz w:val="24"/>
          <w:szCs w:val="24"/>
          <w:lang w:val="pt-PT"/>
        </w:rPr>
      </w:pPr>
    </w:p>
    <w:p w14:paraId="4918CF0C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57CBE87C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44A2B0D1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 (reconhecimento notarial)</w:t>
      </w:r>
    </w:p>
    <w:p w14:paraId="30661E9D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8B13AF6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de concorrente ou procurador;</w:t>
      </w:r>
    </w:p>
    <w:p w14:paraId="222FC59D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1DBCCE23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6F3CCDBC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0AAD87E8" w14:textId="77777777" w:rsidR="00B97AC2" w:rsidRPr="00C775B4" w:rsidRDefault="00B97AC2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3E438442" w14:textId="0C13ED35" w:rsidR="00B97AC2" w:rsidRPr="00C775B4" w:rsidRDefault="00611816" w:rsidP="00B97AC2">
      <w:pPr>
        <w:pStyle w:val="Web"/>
        <w:numPr>
          <w:ilvl w:val="0"/>
          <w:numId w:val="38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3F359B90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50B4983" w14:textId="77777777" w:rsidR="00C85DDD" w:rsidRPr="00C775B4" w:rsidRDefault="00C85DDD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3D0FF9C3" w14:textId="77777777" w:rsidR="00B97AC2" w:rsidRPr="00C775B4" w:rsidRDefault="00B97AC2" w:rsidP="00B97AC2">
      <w:pPr>
        <w:pStyle w:val="Web"/>
        <w:ind w:right="33"/>
        <w:rPr>
          <w:b/>
          <w:bCs/>
          <w:sz w:val="30"/>
          <w:szCs w:val="30"/>
          <w:lang w:val="pt-PT"/>
        </w:rPr>
      </w:pPr>
    </w:p>
    <w:p w14:paraId="28ED7925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394D48F9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64F54BB3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D461B1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D461B1" w:rsidSect="00261F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3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Optimu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7F7A99" w14:textId="77777777" w:rsidR="00943797" w:rsidRDefault="00943797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943797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A215721" w14:textId="2325646E" w:rsidR="00D461B1" w:rsidRPr="00611816" w:rsidRDefault="00611816" w:rsidP="00D461B1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611816">
          <w:rPr>
            <w:sz w:val="22"/>
            <w:szCs w:val="22"/>
          </w:rPr>
          <w:t>Programa</w:t>
        </w:r>
        <w:proofErr w:type="spellEnd"/>
        <w:r w:rsidRPr="00611816">
          <w:rPr>
            <w:sz w:val="22"/>
            <w:szCs w:val="22"/>
          </w:rPr>
          <w:t xml:space="preserve"> do </w:t>
        </w:r>
        <w:proofErr w:type="spellStart"/>
        <w:r w:rsidRPr="00611816">
          <w:rPr>
            <w:sz w:val="22"/>
            <w:szCs w:val="22"/>
          </w:rPr>
          <w:t>Concurso</w:t>
        </w:r>
        <w:proofErr w:type="spellEnd"/>
        <w:r w:rsidRPr="00611816">
          <w:rPr>
            <w:sz w:val="22"/>
            <w:szCs w:val="22"/>
          </w:rPr>
          <w:t xml:space="preserve"> </w:t>
        </w:r>
        <w:proofErr w:type="spellStart"/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 xml:space="preserve"> IV</w:t>
        </w:r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D461B1" w:rsidRPr="00611816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D461B1" w:rsidRPr="00611816">
          <w:rPr>
            <w:sz w:val="22"/>
            <w:szCs w:val="22"/>
            <w:lang w:val="pt-PT"/>
          </w:rPr>
          <w:t xml:space="preserve">ágina </w:t>
        </w:r>
        <w:r w:rsidR="00D461B1" w:rsidRPr="00611816">
          <w:rPr>
            <w:rFonts w:eastAsiaTheme="minorEastAsia"/>
            <w:sz w:val="22"/>
            <w:szCs w:val="22"/>
            <w:lang w:val="pt-PT" w:eastAsia="zh-TW"/>
          </w:rPr>
          <w:t>1</w:t>
        </w:r>
        <w:r w:rsidR="00D461B1" w:rsidRPr="00611816">
          <w:rPr>
            <w:sz w:val="22"/>
            <w:szCs w:val="22"/>
            <w:lang w:val="pt-PT"/>
          </w:rPr>
          <w:t xml:space="preserve"> de </w:t>
        </w:r>
        <w:r w:rsidR="00D461B1" w:rsidRPr="00611816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3C1843C3" w14:textId="77777777" w:rsidR="00D461B1" w:rsidRDefault="00943797" w:rsidP="00D461B1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499977" w14:textId="77777777" w:rsidR="00943797" w:rsidRDefault="00943797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6E8F01F7" w:rsidR="007A36EF" w:rsidRDefault="007A36EF" w:rsidP="00357FCC">
    <w:pPr>
      <w:pStyle w:val="a3"/>
      <w:ind w:leftChars="-825" w:left="-1733" w:firstLineChars="777" w:firstLine="1554"/>
    </w:pPr>
    <w:bookmarkStart w:id="0" w:name="_GoBack"/>
    <w:bookmarkEnd w:id="0"/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1816"/>
    <w:rsid w:val="00612BC7"/>
    <w:rsid w:val="00613782"/>
    <w:rsid w:val="0061531A"/>
    <w:rsid w:val="00622668"/>
    <w:rsid w:val="0062517F"/>
    <w:rsid w:val="0063095E"/>
    <w:rsid w:val="006311CA"/>
    <w:rsid w:val="00632346"/>
    <w:rsid w:val="0064423A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0D6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2B5F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3797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4B0D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4B22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362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2E75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461B1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8F9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6F082-C543-4D90-80C3-88DE6559C6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1</TotalTime>
  <Pages>1</Pages>
  <Words>203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3</cp:revision>
  <cp:lastPrinted>2020-06-12T08:32:00Z</cp:lastPrinted>
  <dcterms:created xsi:type="dcterms:W3CDTF">2020-06-12T08:33:00Z</dcterms:created>
  <dcterms:modified xsi:type="dcterms:W3CDTF">2020-06-12T08:33:00Z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